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C23711" w14:textId="4AC28558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0F0813">
        <w:rPr>
          <w:rFonts w:ascii="Calibri" w:hAnsi="Calibri" w:cs="Calibri"/>
          <w:sz w:val="22"/>
          <w:szCs w:val="22"/>
          <w:lang w:eastAsia="ar-SA"/>
        </w:rPr>
        <w:t>5</w:t>
      </w:r>
      <w:r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2FC76B5B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6E5648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………………………………………………….</w:t>
      </w:r>
    </w:p>
    <w:p w14:paraId="73F0C1EC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4C7CA8" w14:textId="77777777" w:rsidR="0073787F" w:rsidRDefault="0073787F" w:rsidP="0073787F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F573808" w14:textId="77777777" w:rsidR="0073787F" w:rsidRDefault="0073787F" w:rsidP="0073787F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………………………………………………………..</w:t>
      </w:r>
    </w:p>
    <w:p w14:paraId="000D869E" w14:textId="77777777" w:rsidR="0073787F" w:rsidRDefault="0073787F" w:rsidP="0073787F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21F20AAE" w14:textId="1B7531AE" w:rsidR="0073787F" w:rsidRPr="0095607F" w:rsidRDefault="0073787F" w:rsidP="0073787F">
      <w:pPr>
        <w:spacing w:line="480" w:lineRule="auto"/>
        <w:rPr>
          <w:rFonts w:ascii="Calibri" w:hAnsi="Calibri" w:cs="Calibri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</w:t>
      </w:r>
      <w:r w:rsidR="0095607F">
        <w:rPr>
          <w:rFonts w:ascii="Calibri" w:hAnsi="Calibri" w:cs="Calibri"/>
          <w:sz w:val="22"/>
          <w:szCs w:val="22"/>
          <w:lang w:eastAsia="ar-SA"/>
        </w:rPr>
        <w:t xml:space="preserve">      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95607F" w:rsidRPr="0095607F">
        <w:rPr>
          <w:rFonts w:ascii="Calibri" w:hAnsi="Calibri" w:cs="Calibri"/>
          <w:lang w:eastAsia="ar-SA"/>
        </w:rPr>
        <w:t>Dane Wykonawcy</w:t>
      </w:r>
    </w:p>
    <w:p w14:paraId="5D90804A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0B967E83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7802316" w14:textId="77777777" w:rsidR="0073787F" w:rsidRDefault="0073787F" w:rsidP="0073787F">
      <w:pPr>
        <w:suppressAutoHyphens w:val="0"/>
        <w:autoSpaceDE w:val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DOTYCZĄCE PRZESŁANEK WYKLUCZENIA WYKONAWCY Z POSTĘPOWANIA</w:t>
      </w:r>
    </w:p>
    <w:p w14:paraId="79CEBF02" w14:textId="77777777" w:rsidR="0073787F" w:rsidRDefault="0073787F" w:rsidP="0073787F">
      <w:pPr>
        <w:suppressAutoHyphens w:val="0"/>
        <w:autoSpaceDE w:val="0"/>
        <w:rPr>
          <w:rFonts w:ascii="Calibri" w:hAnsi="Calibri" w:cs="Calibri"/>
        </w:rPr>
      </w:pPr>
    </w:p>
    <w:p w14:paraId="5C5B17EE" w14:textId="225FB35F" w:rsidR="000F0813" w:rsidRPr="005A7CE3" w:rsidRDefault="008049AA" w:rsidP="008049AA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bookmarkStart w:id="0" w:name="_Hlk163155547"/>
      <w:r>
        <w:rPr>
          <w:rFonts w:ascii="Calibri" w:hAnsi="Calibri" w:cs="Calibri"/>
        </w:rPr>
        <w:t>D</w:t>
      </w:r>
      <w:r w:rsidR="0073787F">
        <w:rPr>
          <w:rFonts w:ascii="Calibri" w:hAnsi="Calibri" w:cs="Calibri"/>
        </w:rPr>
        <w:t xml:space="preserve">otyczy zapytania ofertowego </w:t>
      </w:r>
      <w:bookmarkStart w:id="1" w:name="_Hlk219463571"/>
      <w:bookmarkEnd w:id="0"/>
      <w:r w:rsidR="000F0813" w:rsidRPr="005A7CE3">
        <w:rPr>
          <w:rFonts w:asciiTheme="minorHAnsi" w:eastAsia="Calibri" w:hAnsiTheme="minorHAnsi" w:cstheme="minorHAnsi"/>
          <w:color w:val="000000" w:themeColor="text1"/>
        </w:rPr>
        <w:t xml:space="preserve">na </w:t>
      </w:r>
      <w:r w:rsidR="00AD259B">
        <w:rPr>
          <w:rFonts w:asciiTheme="minorHAnsi" w:eastAsia="Calibri" w:hAnsiTheme="minorHAnsi" w:cstheme="minorHAnsi"/>
          <w:color w:val="000000" w:themeColor="text1"/>
        </w:rPr>
        <w:t>kurator</w:t>
      </w:r>
      <w:r w:rsidR="000F0813">
        <w:rPr>
          <w:rFonts w:asciiTheme="minorHAnsi" w:eastAsia="Calibri" w:hAnsiTheme="minorHAnsi" w:cstheme="minorHAnsi"/>
          <w:color w:val="000000" w:themeColor="text1"/>
        </w:rPr>
        <w:t>a</w:t>
      </w:r>
      <w:r w:rsidR="00AD259B">
        <w:rPr>
          <w:rFonts w:asciiTheme="minorHAnsi" w:eastAsia="Calibri" w:hAnsiTheme="minorHAnsi" w:cstheme="minorHAnsi"/>
          <w:color w:val="000000" w:themeColor="text1"/>
        </w:rPr>
        <w:t xml:space="preserve"> zawodowego</w:t>
      </w:r>
      <w:r>
        <w:rPr>
          <w:rFonts w:asciiTheme="minorHAnsi" w:eastAsia="Calibri" w:hAnsiTheme="minorHAnsi" w:cstheme="minorHAnsi"/>
          <w:color w:val="000000" w:themeColor="text1"/>
        </w:rPr>
        <w:t xml:space="preserve"> do przygotowania i przeprowadzenia</w:t>
      </w:r>
      <w:r w:rsidR="000F0813" w:rsidRPr="005A7CE3">
        <w:rPr>
          <w:rFonts w:asciiTheme="minorHAnsi" w:eastAsia="Calibri" w:hAnsiTheme="minorHAnsi" w:cstheme="minorHAnsi"/>
          <w:color w:val="000000" w:themeColor="text1"/>
        </w:rPr>
        <w:t xml:space="preserve"> warsztat</w:t>
      </w:r>
      <w:r>
        <w:rPr>
          <w:rFonts w:asciiTheme="minorHAnsi" w:eastAsia="Calibri" w:hAnsiTheme="minorHAnsi" w:cstheme="minorHAnsi"/>
          <w:color w:val="000000" w:themeColor="text1"/>
        </w:rPr>
        <w:t>u</w:t>
      </w:r>
      <w:r w:rsidR="000F0813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0F0813">
        <w:rPr>
          <w:rFonts w:asciiTheme="minorHAnsi" w:eastAsia="Calibri" w:hAnsiTheme="minorHAnsi" w:cstheme="minorHAnsi"/>
          <w:color w:val="000000" w:themeColor="text1"/>
        </w:rPr>
        <w:t>„</w:t>
      </w:r>
      <w:r w:rsidR="000F0813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0F0813">
        <w:rPr>
          <w:rFonts w:asciiTheme="minorHAnsi" w:eastAsia="Calibri" w:hAnsiTheme="minorHAnsi" w:cstheme="minorHAnsi"/>
          <w:color w:val="000000" w:themeColor="text1"/>
        </w:rPr>
        <w:t>”</w:t>
      </w:r>
      <w:r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0F0813" w:rsidRPr="005A7CE3">
        <w:rPr>
          <w:rFonts w:asciiTheme="minorHAnsi" w:eastAsia="Calibri" w:hAnsiTheme="minorHAnsi" w:cstheme="minorHAnsi"/>
          <w:color w:val="000000" w:themeColor="text1"/>
        </w:rPr>
        <w:t>w ramach projektu „Pole możliwości dla rodziny”</w:t>
      </w:r>
      <w:r>
        <w:rPr>
          <w:rFonts w:asciiTheme="minorHAnsi" w:eastAsia="Calibri" w:hAnsiTheme="minorHAnsi" w:cstheme="minorHAnsi"/>
          <w:color w:val="000000" w:themeColor="text1"/>
        </w:rPr>
        <w:t>.</w:t>
      </w:r>
    </w:p>
    <w:p w14:paraId="5309269B" w14:textId="2DB1DC14" w:rsidR="00691131" w:rsidRPr="005A7CE3" w:rsidRDefault="00691131" w:rsidP="00691131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bookmarkEnd w:id="1"/>
    <w:p w14:paraId="2CBB90A1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C2176BB" w14:textId="77777777" w:rsidR="0073787F" w:rsidRDefault="0073787F" w:rsidP="0073787F">
      <w:pPr>
        <w:spacing w:line="276" w:lineRule="auto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Ja niżej podpisany(a) …………………………………………………………………………………………………………… oświadczam, że w stosunku do podmiotu który reprezentuję, nie zachodzą przesłanki wykluczenia z postępowania na podstawie:</w:t>
      </w:r>
    </w:p>
    <w:p w14:paraId="032F2E7D" w14:textId="77777777" w:rsidR="0073787F" w:rsidRDefault="0073787F" w:rsidP="0073787F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</w:p>
    <w:p w14:paraId="1CFEC87D" w14:textId="77777777" w:rsidR="008049AA" w:rsidRPr="00441C4C" w:rsidRDefault="008049AA" w:rsidP="008049AA">
      <w:pPr>
        <w:numPr>
          <w:ilvl w:val="0"/>
          <w:numId w:val="16"/>
        </w:numPr>
        <w:suppressAutoHyphens w:val="0"/>
        <w:spacing w:line="276" w:lineRule="auto"/>
        <w:contextualSpacing/>
        <w:jc w:val="both"/>
        <w:rPr>
          <w:rFonts w:ascii="Calibri" w:eastAsia="Calibri" w:hAnsi="Calibri" w:cs="Calibri"/>
          <w:b/>
          <w:bCs/>
          <w:lang w:eastAsia="pl-PL"/>
        </w:rPr>
      </w:pPr>
      <w:r w:rsidRPr="00441C4C">
        <w:rPr>
          <w:rFonts w:ascii="Calibri" w:eastAsia="Calibri" w:hAnsi="Calibri" w:cs="Calibri"/>
          <w:lang w:eastAsia="pl-PL"/>
        </w:rPr>
        <w:t xml:space="preserve">Oświadczam, że nie podlegam wykluczeniu z postępowania na podstawie </w:t>
      </w:r>
      <w:r w:rsidRPr="00441C4C">
        <w:rPr>
          <w:rFonts w:ascii="Calibri" w:eastAsia="Calibri" w:hAnsi="Calibri" w:cs="Calibri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55E23C5" w14:textId="77777777" w:rsidR="008049AA" w:rsidRPr="00441C4C" w:rsidRDefault="008049AA" w:rsidP="008049AA">
      <w:pPr>
        <w:suppressAutoHyphens w:val="0"/>
        <w:spacing w:line="276" w:lineRule="auto"/>
        <w:ind w:left="720"/>
        <w:contextualSpacing/>
        <w:jc w:val="both"/>
        <w:rPr>
          <w:rFonts w:ascii="Calibri" w:eastAsia="Calibri" w:hAnsi="Calibri" w:cs="Calibri"/>
          <w:b/>
          <w:bCs/>
          <w:lang w:eastAsia="pl-PL"/>
        </w:rPr>
      </w:pPr>
    </w:p>
    <w:p w14:paraId="378F3DE5" w14:textId="77777777" w:rsidR="008049AA" w:rsidRPr="00441C4C" w:rsidRDefault="008049AA" w:rsidP="008049AA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  <w:r w:rsidRPr="00441C4C">
        <w:rPr>
          <w:rFonts w:ascii="Calibri" w:eastAsia="Calibri" w:hAnsi="Calibri" w:cs="Calibri"/>
          <w:lang w:eastAsia="en-US"/>
        </w:rPr>
        <w:t xml:space="preserve">Oświadczam, że nie zachodzą w stosunku do mnie przesłanki wykluczenia z postępowania na podstawie art. </w:t>
      </w:r>
      <w:r w:rsidRPr="00441C4C">
        <w:rPr>
          <w:rFonts w:ascii="Calibri" w:hAnsi="Calibri" w:cs="Calibri"/>
          <w:lang w:eastAsia="pl-PL"/>
        </w:rPr>
        <w:t xml:space="preserve">7 ust. 1 ustawy </w:t>
      </w:r>
      <w:r w:rsidRPr="00441C4C">
        <w:rPr>
          <w:rFonts w:ascii="Calibri" w:eastAsia="Calibri" w:hAnsi="Calibri" w:cs="Calibri"/>
          <w:lang w:eastAsia="en-US"/>
        </w:rPr>
        <w:t>z dnia 13 kwietnia 2022 r.</w:t>
      </w:r>
      <w:r w:rsidRPr="00441C4C">
        <w:rPr>
          <w:rFonts w:ascii="Calibri" w:eastAsia="Calibri" w:hAnsi="Calibri" w:cs="Calibri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41C4C">
        <w:rPr>
          <w:rFonts w:ascii="Calibri" w:eastAsia="Calibri" w:hAnsi="Calibri" w:cs="Calibri"/>
          <w:lang w:eastAsia="en-US"/>
        </w:rPr>
        <w:t>(Dz. U. poz. 835)</w:t>
      </w:r>
      <w:r w:rsidRPr="00441C4C">
        <w:rPr>
          <w:rFonts w:ascii="Calibri" w:eastAsia="Calibri" w:hAnsi="Calibri" w:cs="Calibri"/>
          <w:i/>
          <w:iCs/>
          <w:lang w:eastAsia="en-US"/>
        </w:rPr>
        <w:t>.</w:t>
      </w:r>
    </w:p>
    <w:p w14:paraId="6B725A4A" w14:textId="77777777" w:rsidR="008049AA" w:rsidRDefault="008049AA" w:rsidP="0073787F">
      <w:pPr>
        <w:suppressAutoHyphens w:val="0"/>
        <w:spacing w:line="288" w:lineRule="auto"/>
        <w:rPr>
          <w:rFonts w:ascii="Calibri" w:eastAsia="Arial" w:hAnsi="Calibri" w:cs="Calibri"/>
          <w:lang w:eastAsia="en-US"/>
        </w:rPr>
      </w:pPr>
    </w:p>
    <w:p w14:paraId="44171AD8" w14:textId="77777777" w:rsidR="0073787F" w:rsidRDefault="0073787F" w:rsidP="0073787F">
      <w:pPr>
        <w:spacing w:line="276" w:lineRule="auto"/>
        <w:rPr>
          <w:rFonts w:ascii="Calibri" w:eastAsia="Arial" w:hAnsi="Calibri" w:cs="Calibri"/>
          <w:lang w:eastAsia="en-US"/>
        </w:rPr>
      </w:pPr>
    </w:p>
    <w:p w14:paraId="456DBB78" w14:textId="77777777" w:rsidR="0073787F" w:rsidRDefault="0073787F" w:rsidP="0073787F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DBDC3C3" w14:textId="77777777" w:rsidR="0073787F" w:rsidRDefault="0073787F" w:rsidP="0073787F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140BC92A" w14:textId="39223EB2" w:rsidR="0073787F" w:rsidRDefault="0073787F" w:rsidP="0073787F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podpis Wykonawcy </w:t>
      </w:r>
    </w:p>
    <w:p w14:paraId="29CC9963" w14:textId="77777777" w:rsidR="003D2DA1" w:rsidRPr="00CC1A42" w:rsidRDefault="003D2DA1" w:rsidP="00CC1A42">
      <w:pPr>
        <w:rPr>
          <w:rFonts w:eastAsia="Calibri"/>
        </w:rPr>
      </w:pPr>
    </w:p>
    <w:sectPr w:rsidR="003D2DA1" w:rsidRPr="00CC1A42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19A39" w14:textId="77777777" w:rsidR="00FA7FBA" w:rsidRDefault="00FA7FBA">
      <w:r>
        <w:separator/>
      </w:r>
    </w:p>
  </w:endnote>
  <w:endnote w:type="continuationSeparator" w:id="0">
    <w:p w14:paraId="6B762677" w14:textId="77777777" w:rsidR="00FA7FBA" w:rsidRDefault="00FA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273B" w14:textId="77777777" w:rsidR="00FA7FBA" w:rsidRDefault="00FA7FBA">
      <w:r>
        <w:separator/>
      </w:r>
    </w:p>
  </w:footnote>
  <w:footnote w:type="continuationSeparator" w:id="0">
    <w:p w14:paraId="541AA5E4" w14:textId="77777777" w:rsidR="00FA7FBA" w:rsidRDefault="00FA7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9D74E9"/>
    <w:multiLevelType w:val="hybridMultilevel"/>
    <w:tmpl w:val="F4B6814E"/>
    <w:lvl w:ilvl="0" w:tplc="129EB1A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738AA"/>
    <w:multiLevelType w:val="hybridMultilevel"/>
    <w:tmpl w:val="8A681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37A51"/>
    <w:multiLevelType w:val="hybridMultilevel"/>
    <w:tmpl w:val="634E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A734E66E"/>
    <w:lvl w:ilvl="0" w:tplc="867CA5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D3256"/>
    <w:multiLevelType w:val="hybridMultilevel"/>
    <w:tmpl w:val="8932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6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207107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673467">
    <w:abstractNumId w:val="2"/>
  </w:num>
  <w:num w:numId="13" w16cid:durableId="1435906082">
    <w:abstractNumId w:val="12"/>
  </w:num>
  <w:num w:numId="14" w16cid:durableId="1718123826">
    <w:abstractNumId w:val="7"/>
  </w:num>
  <w:num w:numId="15" w16cid:durableId="2050061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53409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2A21"/>
    <w:rsid w:val="00027849"/>
    <w:rsid w:val="0003752B"/>
    <w:rsid w:val="00043524"/>
    <w:rsid w:val="00063952"/>
    <w:rsid w:val="0007043B"/>
    <w:rsid w:val="00083405"/>
    <w:rsid w:val="00091FDC"/>
    <w:rsid w:val="000969FD"/>
    <w:rsid w:val="000C4602"/>
    <w:rsid w:val="000E54E5"/>
    <w:rsid w:val="000F0813"/>
    <w:rsid w:val="00113F35"/>
    <w:rsid w:val="001144CA"/>
    <w:rsid w:val="00136E14"/>
    <w:rsid w:val="00177AEF"/>
    <w:rsid w:val="001C4D40"/>
    <w:rsid w:val="00254F03"/>
    <w:rsid w:val="00255159"/>
    <w:rsid w:val="002807F0"/>
    <w:rsid w:val="00282FCB"/>
    <w:rsid w:val="002F36E3"/>
    <w:rsid w:val="00336E86"/>
    <w:rsid w:val="00386ED5"/>
    <w:rsid w:val="003A11BD"/>
    <w:rsid w:val="003B0E4D"/>
    <w:rsid w:val="003C4EA3"/>
    <w:rsid w:val="003D2DA1"/>
    <w:rsid w:val="003E29B1"/>
    <w:rsid w:val="00427745"/>
    <w:rsid w:val="00444A71"/>
    <w:rsid w:val="00460348"/>
    <w:rsid w:val="004627A5"/>
    <w:rsid w:val="0047461B"/>
    <w:rsid w:val="004D1133"/>
    <w:rsid w:val="004E0AE3"/>
    <w:rsid w:val="004F6E2B"/>
    <w:rsid w:val="00546218"/>
    <w:rsid w:val="005601F5"/>
    <w:rsid w:val="00590E4B"/>
    <w:rsid w:val="005A1B57"/>
    <w:rsid w:val="005B23E1"/>
    <w:rsid w:val="005B5D85"/>
    <w:rsid w:val="005E491F"/>
    <w:rsid w:val="005F02BA"/>
    <w:rsid w:val="00636A4A"/>
    <w:rsid w:val="00653CD6"/>
    <w:rsid w:val="00674C33"/>
    <w:rsid w:val="00683D30"/>
    <w:rsid w:val="00691131"/>
    <w:rsid w:val="006941B2"/>
    <w:rsid w:val="006D60D7"/>
    <w:rsid w:val="006E142D"/>
    <w:rsid w:val="00731B82"/>
    <w:rsid w:val="0073787F"/>
    <w:rsid w:val="007479A5"/>
    <w:rsid w:val="007502A8"/>
    <w:rsid w:val="00754F9C"/>
    <w:rsid w:val="007B23B7"/>
    <w:rsid w:val="007C1AA5"/>
    <w:rsid w:val="007F21D7"/>
    <w:rsid w:val="0080454C"/>
    <w:rsid w:val="008049AA"/>
    <w:rsid w:val="00822651"/>
    <w:rsid w:val="008A4D78"/>
    <w:rsid w:val="008A6127"/>
    <w:rsid w:val="008B0928"/>
    <w:rsid w:val="008B6BB1"/>
    <w:rsid w:val="008C4F2B"/>
    <w:rsid w:val="008F0BCC"/>
    <w:rsid w:val="008F4112"/>
    <w:rsid w:val="00906262"/>
    <w:rsid w:val="00910306"/>
    <w:rsid w:val="00910663"/>
    <w:rsid w:val="009277F8"/>
    <w:rsid w:val="009504C9"/>
    <w:rsid w:val="0095607F"/>
    <w:rsid w:val="00973874"/>
    <w:rsid w:val="00990554"/>
    <w:rsid w:val="009A5A9C"/>
    <w:rsid w:val="009B04CB"/>
    <w:rsid w:val="009B6104"/>
    <w:rsid w:val="009C0EA0"/>
    <w:rsid w:val="009E53FA"/>
    <w:rsid w:val="00A3520B"/>
    <w:rsid w:val="00A4752A"/>
    <w:rsid w:val="00A817D8"/>
    <w:rsid w:val="00AB477C"/>
    <w:rsid w:val="00AD259B"/>
    <w:rsid w:val="00AD3B1C"/>
    <w:rsid w:val="00AF1F8C"/>
    <w:rsid w:val="00AF6E7A"/>
    <w:rsid w:val="00B0794D"/>
    <w:rsid w:val="00B2086B"/>
    <w:rsid w:val="00B24612"/>
    <w:rsid w:val="00B61F69"/>
    <w:rsid w:val="00B937DE"/>
    <w:rsid w:val="00BC34D0"/>
    <w:rsid w:val="00BD39D8"/>
    <w:rsid w:val="00BD4F7B"/>
    <w:rsid w:val="00C24479"/>
    <w:rsid w:val="00C2770E"/>
    <w:rsid w:val="00C31522"/>
    <w:rsid w:val="00C826C0"/>
    <w:rsid w:val="00C878B9"/>
    <w:rsid w:val="00CA1FD6"/>
    <w:rsid w:val="00CC1A42"/>
    <w:rsid w:val="00CC5170"/>
    <w:rsid w:val="00CC7248"/>
    <w:rsid w:val="00CD1B31"/>
    <w:rsid w:val="00CF481C"/>
    <w:rsid w:val="00D3546E"/>
    <w:rsid w:val="00D45A3B"/>
    <w:rsid w:val="00D91F56"/>
    <w:rsid w:val="00DA59FD"/>
    <w:rsid w:val="00DB70AE"/>
    <w:rsid w:val="00DF37D3"/>
    <w:rsid w:val="00E01A87"/>
    <w:rsid w:val="00E350AD"/>
    <w:rsid w:val="00E37206"/>
    <w:rsid w:val="00E539C5"/>
    <w:rsid w:val="00E611EB"/>
    <w:rsid w:val="00E666E9"/>
    <w:rsid w:val="00E7357D"/>
    <w:rsid w:val="00EB79FC"/>
    <w:rsid w:val="00ED1931"/>
    <w:rsid w:val="00ED3662"/>
    <w:rsid w:val="00ED783F"/>
    <w:rsid w:val="00EE02D0"/>
    <w:rsid w:val="00EE2762"/>
    <w:rsid w:val="00EE5967"/>
    <w:rsid w:val="00F02818"/>
    <w:rsid w:val="00F05F2F"/>
    <w:rsid w:val="00F376F3"/>
    <w:rsid w:val="00F51015"/>
    <w:rsid w:val="00F57CD8"/>
    <w:rsid w:val="00F8456E"/>
    <w:rsid w:val="00FA7FBA"/>
    <w:rsid w:val="00FB43C1"/>
    <w:rsid w:val="00FD71A2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paragraph" w:customStyle="1" w:styleId="v1msonormal">
    <w:name w:val="v1msonormal"/>
    <w:basedOn w:val="Normalny"/>
    <w:rsid w:val="0099055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D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2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4</cp:revision>
  <cp:lastPrinted>2026-02-20T11:56:00Z</cp:lastPrinted>
  <dcterms:created xsi:type="dcterms:W3CDTF">2026-02-19T13:34:00Z</dcterms:created>
  <dcterms:modified xsi:type="dcterms:W3CDTF">2026-02-20T11:56:00Z</dcterms:modified>
</cp:coreProperties>
</file>